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0742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>с</w:t>
      </w:r>
      <w:proofErr w:type="gramStart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>.С</w:t>
      </w:r>
      <w:proofErr w:type="gramEnd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>арманово</w:t>
      </w:r>
      <w:proofErr w:type="spellEnd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>ул.Советская</w:t>
      </w:r>
      <w:proofErr w:type="spellEnd"/>
      <w:r w:rsidR="0007420C" w:rsidRPr="0007420C">
        <w:rPr>
          <w:rFonts w:eastAsia="Arial"/>
          <w:b/>
          <w:kern w:val="3"/>
          <w:sz w:val="24"/>
          <w:szCs w:val="24"/>
          <w:lang w:eastAsia="zh-CN"/>
        </w:rPr>
        <w:t>, д.13</w:t>
      </w:r>
    </w:p>
    <w:p w:rsidR="0007420C" w:rsidRDefault="0007420C" w:rsidP="0007420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07420C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33198" w:rsidRPr="0033319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07420C" w:rsidRPr="0007420C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7420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7420C" w:rsidRPr="0007420C">
        <w:rPr>
          <w:b/>
          <w:color w:val="000000"/>
          <w:kern w:val="3"/>
          <w:sz w:val="24"/>
          <w:szCs w:val="24"/>
          <w:lang w:eastAsia="zh-CN" w:bidi="hi-IN"/>
        </w:rPr>
        <w:t>1 600 000,00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7420C" w:rsidRPr="0007420C">
        <w:rPr>
          <w:b/>
          <w:bCs/>
          <w:color w:val="000000"/>
          <w:kern w:val="3"/>
          <w:sz w:val="24"/>
          <w:szCs w:val="24"/>
          <w:lang w:eastAsia="zh-CN" w:bidi="hi-IN"/>
        </w:rPr>
        <w:t>67 200,00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7420C" w:rsidRPr="0007420C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7420C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33198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7885-8BC1-44BF-A0D6-CCC22B56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2024-06-19T10:26:00Z</dcterms:created>
  <dcterms:modified xsi:type="dcterms:W3CDTF">2024-07-01T11:55:00Z</dcterms:modified>
</cp:coreProperties>
</file>